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0B66CE">
      <w:pPr>
        <w:spacing w:before="84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957DC">
        <w:rPr>
          <w:rFonts w:cs="Arial"/>
          <w:b/>
          <w:caps/>
          <w:sz w:val="28"/>
          <w:szCs w:val="28"/>
        </w:rPr>
        <w:t>1</w:t>
      </w:r>
      <w:r w:rsidR="00416E9E">
        <w:rPr>
          <w:rFonts w:cs="Arial"/>
          <w:b/>
          <w:caps/>
          <w:sz w:val="28"/>
          <w:szCs w:val="28"/>
        </w:rPr>
        <w:t>23</w:t>
      </w:r>
      <w:r w:rsidR="002957DC">
        <w:rPr>
          <w:rFonts w:cs="Arial"/>
          <w:b/>
          <w:caps/>
          <w:sz w:val="28"/>
          <w:szCs w:val="28"/>
        </w:rPr>
        <w:t>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E11FC" w:rsidP="001135B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E11FC">
              <w:rPr>
                <w:rFonts w:cs="Arial"/>
                <w:sz w:val="20"/>
                <w:szCs w:val="20"/>
              </w:rPr>
              <w:t xml:space="preserve">Solicita </w:t>
            </w:r>
            <w:r w:rsidR="001135BD">
              <w:rPr>
                <w:rFonts w:cs="Arial"/>
                <w:sz w:val="20"/>
                <w:szCs w:val="20"/>
              </w:rPr>
              <w:t>capina, limpeza e manutenção do Parque dos Eucaliptos</w:t>
            </w:r>
            <w:r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7A7A84" w:rsidRDefault="005A03FA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Pr="007A7A84" w:rsidRDefault="00A15048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A7A84">
        <w:rPr>
          <w:rFonts w:cs="Arial"/>
          <w:b/>
        </w:rPr>
        <w:t>INDICAMOS</w:t>
      </w:r>
      <w:r w:rsidRPr="007A7A84">
        <w:rPr>
          <w:rFonts w:cs="Arial"/>
        </w:rPr>
        <w:t xml:space="preserve"> ao Excelentíssimo Senhor Prefeito Municipal de Jacareí</w:t>
      </w:r>
      <w:r w:rsidR="00D02CAD" w:rsidRPr="00D02CAD">
        <w:rPr>
          <w:rFonts w:cs="Arial"/>
        </w:rPr>
        <w:t xml:space="preserve">, no sentido de alcançar a eficiência dos serviços </w:t>
      </w:r>
      <w:r w:rsidR="00D02CAD">
        <w:rPr>
          <w:rFonts w:cs="Arial"/>
        </w:rPr>
        <w:t>m</w:t>
      </w:r>
      <w:r w:rsidR="00D02CAD" w:rsidRPr="00D02CAD">
        <w:rPr>
          <w:rFonts w:cs="Arial"/>
        </w:rPr>
        <w:t xml:space="preserve">unicipais, </w:t>
      </w:r>
      <w:r w:rsidRPr="007A7A84">
        <w:rPr>
          <w:rFonts w:cs="Arial"/>
        </w:rPr>
        <w:t xml:space="preserve">que </w:t>
      </w:r>
      <w:r w:rsidR="00281877" w:rsidRPr="007A7A84">
        <w:rPr>
          <w:rFonts w:cs="Arial"/>
        </w:rPr>
        <w:t xml:space="preserve">sejam tomadas </w:t>
      </w:r>
      <w:r w:rsidR="0025318D">
        <w:rPr>
          <w:rFonts w:cs="Arial"/>
        </w:rPr>
        <w:t xml:space="preserve">as </w:t>
      </w:r>
      <w:r w:rsidR="00205E78" w:rsidRPr="007A7A84">
        <w:rPr>
          <w:rFonts w:cs="Arial"/>
        </w:rPr>
        <w:t>providências cabíveis</w:t>
      </w:r>
      <w:r w:rsidR="0025318D">
        <w:rPr>
          <w:rFonts w:cs="Arial"/>
        </w:rPr>
        <w:t xml:space="preserve">, </w:t>
      </w:r>
      <w:r w:rsidR="0025318D" w:rsidRPr="0025318D">
        <w:rPr>
          <w:rFonts w:cs="Arial"/>
        </w:rPr>
        <w:t xml:space="preserve">junto à Secretaria de </w:t>
      </w:r>
      <w:r w:rsidR="00D02CAD">
        <w:rPr>
          <w:rFonts w:cs="Arial"/>
        </w:rPr>
        <w:t>Meio Ambiente</w:t>
      </w:r>
      <w:r w:rsidR="0025318D">
        <w:rPr>
          <w:rFonts w:cs="Arial"/>
        </w:rPr>
        <w:t>,</w:t>
      </w:r>
      <w:r w:rsidR="0025318D" w:rsidRPr="0025318D">
        <w:rPr>
          <w:rFonts w:cs="Arial"/>
        </w:rPr>
        <w:t xml:space="preserve"> para </w:t>
      </w:r>
      <w:r w:rsidR="00AD1B9D">
        <w:rPr>
          <w:rFonts w:cs="Arial"/>
        </w:rPr>
        <w:t>realização d</w:t>
      </w:r>
      <w:r w:rsidR="00D62A8F">
        <w:rPr>
          <w:rFonts w:cs="Arial"/>
        </w:rPr>
        <w:t>e</w:t>
      </w:r>
      <w:r w:rsidR="00AD1B9D">
        <w:rPr>
          <w:rFonts w:cs="Arial"/>
        </w:rPr>
        <w:t xml:space="preserve"> capina, limpeza e manutenção do Parque dos Eucaliptos</w:t>
      </w:r>
      <w:r w:rsidR="0036203F" w:rsidRPr="007A7A84">
        <w:rPr>
          <w:rFonts w:cs="Arial"/>
        </w:rPr>
        <w:t>.</w:t>
      </w:r>
    </w:p>
    <w:p w:rsidR="0011328D" w:rsidRPr="007A7A84" w:rsidRDefault="00975FDB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244F4">
        <w:t xml:space="preserve">Dada a importância social da presente </w:t>
      </w:r>
      <w:r w:rsidRPr="00F244F4">
        <w:rPr>
          <w:b/>
          <w:u w:val="single"/>
        </w:rPr>
        <w:t>indicação</w:t>
      </w:r>
      <w:r w:rsidRPr="00F244F4">
        <w:t>, conta o signatário com o acolhimento d</w:t>
      </w:r>
      <w:bookmarkStart w:id="0" w:name="_GoBack"/>
      <w:bookmarkEnd w:id="0"/>
      <w:r w:rsidRPr="00F244F4">
        <w:t>o Senhor Prefeito</w:t>
      </w:r>
      <w:r w:rsidR="0011328D">
        <w:rPr>
          <w:rFonts w:cs="Arial"/>
        </w:rPr>
        <w:t>.</w:t>
      </w:r>
    </w:p>
    <w:p w:rsidR="003A77BE" w:rsidRPr="007A7A84" w:rsidRDefault="002B6AE2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A7A84">
        <w:rPr>
          <w:rFonts w:cs="Arial"/>
        </w:rPr>
        <w:t>Na certeza de recebermos especial atenção ao indicado, subscrevemos agradecidos</w:t>
      </w:r>
      <w:r w:rsidR="003E188F" w:rsidRPr="007A7A84">
        <w:rPr>
          <w:rFonts w:cs="Arial"/>
        </w:rPr>
        <w:t>.</w:t>
      </w:r>
    </w:p>
    <w:p w:rsidR="00691975" w:rsidRPr="007A7A84" w:rsidRDefault="003A77BE" w:rsidP="000B66CE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7A7A84">
          <w:rPr>
            <w:rFonts w:cs="Arial"/>
          </w:rPr>
          <w:t>Sala</w:t>
        </w:r>
      </w:smartTag>
      <w:r w:rsidRPr="007A7A84">
        <w:rPr>
          <w:rFonts w:cs="Arial"/>
        </w:rPr>
        <w:t xml:space="preserve"> das </w:t>
      </w:r>
      <w:smartTag w:uri="schemas-houaiss/mini" w:element="verbetes">
        <w:r w:rsidRPr="007A7A84">
          <w:rPr>
            <w:rFonts w:cs="Arial"/>
          </w:rPr>
          <w:t>Sessões</w:t>
        </w:r>
      </w:smartTag>
      <w:r w:rsidRPr="007A7A84">
        <w:rPr>
          <w:rFonts w:cs="Arial"/>
        </w:rPr>
        <w:t xml:space="preserve">, </w:t>
      </w:r>
      <w:r w:rsidR="00975FDB">
        <w:rPr>
          <w:rFonts w:cs="Arial"/>
        </w:rPr>
        <w:t>1</w:t>
      </w:r>
      <w:r w:rsidR="008F712E">
        <w:rPr>
          <w:rFonts w:cs="Arial"/>
        </w:rPr>
        <w:t>2</w:t>
      </w:r>
      <w:r w:rsidR="008A76EB" w:rsidRPr="007A7A84">
        <w:rPr>
          <w:rFonts w:cs="Arial"/>
        </w:rPr>
        <w:t xml:space="preserve"> de </w:t>
      </w:r>
      <w:r w:rsidR="00975FDB">
        <w:rPr>
          <w:rFonts w:cs="Arial"/>
        </w:rPr>
        <w:t>maio</w:t>
      </w:r>
      <w:r w:rsidR="008A76EB" w:rsidRPr="007A7A84">
        <w:rPr>
          <w:rFonts w:cs="Arial"/>
        </w:rPr>
        <w:t xml:space="preserve"> </w:t>
      </w:r>
      <w:r w:rsidR="00584E86" w:rsidRPr="007A7A84">
        <w:rPr>
          <w:rFonts w:cs="Arial"/>
        </w:rPr>
        <w:t>de 2021.</w:t>
      </w:r>
    </w:p>
    <w:p w:rsidR="00584E86" w:rsidRPr="007A7A84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7A7A84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00B0B" w:rsidRPr="007A7A84" w:rsidRDefault="00700B0B" w:rsidP="00700B0B">
      <w:pPr>
        <w:jc w:val="center"/>
        <w:rPr>
          <w:rFonts w:eastAsia="Calibri" w:cs="Arial"/>
          <w:b/>
          <w:lang w:eastAsia="en-US"/>
        </w:rPr>
      </w:pPr>
      <w:r w:rsidRPr="007A7A84">
        <w:rPr>
          <w:rFonts w:eastAsia="Calibri" w:cs="Arial"/>
          <w:b/>
          <w:lang w:eastAsia="en-US"/>
        </w:rPr>
        <w:t>DUDI</w:t>
      </w:r>
    </w:p>
    <w:p w:rsidR="00FC229B" w:rsidRDefault="00700B0B" w:rsidP="00975F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7A7A84">
        <w:rPr>
          <w:rFonts w:eastAsia="Calibri" w:cs="Arial"/>
          <w:lang w:eastAsia="en-US"/>
        </w:rPr>
        <w:t xml:space="preserve">Vereador </w:t>
      </w:r>
      <w:r w:rsidR="001A07B5" w:rsidRPr="007A7A84">
        <w:rPr>
          <w:rFonts w:eastAsia="Calibri" w:cs="Arial"/>
          <w:lang w:eastAsia="en-US"/>
        </w:rPr>
        <w:t>–</w:t>
      </w:r>
      <w:r w:rsidRPr="007A7A84">
        <w:rPr>
          <w:rFonts w:eastAsia="Calibri" w:cs="Arial"/>
          <w:lang w:eastAsia="en-US"/>
        </w:rPr>
        <w:t xml:space="preserve"> PL</w:t>
      </w:r>
    </w:p>
    <w:sectPr w:rsidR="00FC229B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36E" w:rsidRDefault="006A536E">
      <w:r>
        <w:separator/>
      </w:r>
    </w:p>
  </w:endnote>
  <w:endnote w:type="continuationSeparator" w:id="0">
    <w:p w:rsidR="006A536E" w:rsidRDefault="006A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36E" w:rsidRDefault="006A536E">
      <w:r>
        <w:separator/>
      </w:r>
    </w:p>
  </w:footnote>
  <w:footnote w:type="continuationSeparator" w:id="0">
    <w:p w:rsidR="006A536E" w:rsidRDefault="006A5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F3F0E">
      <w:rPr>
        <w:rFonts w:cs="Arial"/>
        <w:b/>
        <w:sz w:val="20"/>
        <w:szCs w:val="20"/>
        <w:u w:val="single"/>
      </w:rPr>
      <w:t>1054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1A07B5">
      <w:rPr>
        <w:rFonts w:cs="Arial"/>
        <w:b/>
        <w:sz w:val="20"/>
        <w:szCs w:val="20"/>
        <w:u w:val="single"/>
      </w:rPr>
      <w:t xml:space="preserve">Dudi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75F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75F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221"/>
    <w:rsid w:val="00004884"/>
    <w:rsid w:val="00007DDC"/>
    <w:rsid w:val="00011098"/>
    <w:rsid w:val="00011AE9"/>
    <w:rsid w:val="00012789"/>
    <w:rsid w:val="0001430A"/>
    <w:rsid w:val="00017357"/>
    <w:rsid w:val="00022CD8"/>
    <w:rsid w:val="00024FD3"/>
    <w:rsid w:val="00025B1F"/>
    <w:rsid w:val="00033AE3"/>
    <w:rsid w:val="00034A23"/>
    <w:rsid w:val="00040693"/>
    <w:rsid w:val="00043B26"/>
    <w:rsid w:val="00045D0E"/>
    <w:rsid w:val="00047EFF"/>
    <w:rsid w:val="00051700"/>
    <w:rsid w:val="00055C5F"/>
    <w:rsid w:val="00056288"/>
    <w:rsid w:val="0006013B"/>
    <w:rsid w:val="0006196A"/>
    <w:rsid w:val="00063D05"/>
    <w:rsid w:val="00064157"/>
    <w:rsid w:val="00065906"/>
    <w:rsid w:val="00076C51"/>
    <w:rsid w:val="00080763"/>
    <w:rsid w:val="00082A03"/>
    <w:rsid w:val="000852B3"/>
    <w:rsid w:val="000866C7"/>
    <w:rsid w:val="00086F0A"/>
    <w:rsid w:val="000921C3"/>
    <w:rsid w:val="00094490"/>
    <w:rsid w:val="000958D5"/>
    <w:rsid w:val="00097CAE"/>
    <w:rsid w:val="000A2C07"/>
    <w:rsid w:val="000A392D"/>
    <w:rsid w:val="000B5354"/>
    <w:rsid w:val="000B5C52"/>
    <w:rsid w:val="000B66CE"/>
    <w:rsid w:val="000C3122"/>
    <w:rsid w:val="000D5A82"/>
    <w:rsid w:val="000D5B1B"/>
    <w:rsid w:val="000E2B8B"/>
    <w:rsid w:val="000E3BE0"/>
    <w:rsid w:val="000E7178"/>
    <w:rsid w:val="000F2158"/>
    <w:rsid w:val="000F6251"/>
    <w:rsid w:val="001006EF"/>
    <w:rsid w:val="00102653"/>
    <w:rsid w:val="00103135"/>
    <w:rsid w:val="0010354A"/>
    <w:rsid w:val="00106091"/>
    <w:rsid w:val="00107D4A"/>
    <w:rsid w:val="0011135B"/>
    <w:rsid w:val="00112695"/>
    <w:rsid w:val="0011324E"/>
    <w:rsid w:val="0011328D"/>
    <w:rsid w:val="001135BD"/>
    <w:rsid w:val="0011762B"/>
    <w:rsid w:val="00125EF8"/>
    <w:rsid w:val="00127905"/>
    <w:rsid w:val="00127BFD"/>
    <w:rsid w:val="00133156"/>
    <w:rsid w:val="00134CF2"/>
    <w:rsid w:val="0013678F"/>
    <w:rsid w:val="00141D90"/>
    <w:rsid w:val="00143AD7"/>
    <w:rsid w:val="001444E6"/>
    <w:rsid w:val="0014591F"/>
    <w:rsid w:val="00150EE2"/>
    <w:rsid w:val="001564C9"/>
    <w:rsid w:val="001614EC"/>
    <w:rsid w:val="001706D2"/>
    <w:rsid w:val="0017083B"/>
    <w:rsid w:val="00171226"/>
    <w:rsid w:val="00172E81"/>
    <w:rsid w:val="00174232"/>
    <w:rsid w:val="0017465C"/>
    <w:rsid w:val="00175BD1"/>
    <w:rsid w:val="001802FF"/>
    <w:rsid w:val="0018069A"/>
    <w:rsid w:val="00181CD2"/>
    <w:rsid w:val="00182164"/>
    <w:rsid w:val="001840AD"/>
    <w:rsid w:val="001911FF"/>
    <w:rsid w:val="0019232E"/>
    <w:rsid w:val="001940AA"/>
    <w:rsid w:val="001959C5"/>
    <w:rsid w:val="001A07B5"/>
    <w:rsid w:val="001A09F2"/>
    <w:rsid w:val="001A4B8B"/>
    <w:rsid w:val="001B0773"/>
    <w:rsid w:val="001B48FD"/>
    <w:rsid w:val="001B5CA7"/>
    <w:rsid w:val="001B6067"/>
    <w:rsid w:val="001B753B"/>
    <w:rsid w:val="001C001C"/>
    <w:rsid w:val="001C3E9C"/>
    <w:rsid w:val="001C4F99"/>
    <w:rsid w:val="001C55C7"/>
    <w:rsid w:val="001C5C86"/>
    <w:rsid w:val="001C7A18"/>
    <w:rsid w:val="001D05AC"/>
    <w:rsid w:val="001D5823"/>
    <w:rsid w:val="001D6732"/>
    <w:rsid w:val="001E01CA"/>
    <w:rsid w:val="001E0DF7"/>
    <w:rsid w:val="001E4ADC"/>
    <w:rsid w:val="001F13C3"/>
    <w:rsid w:val="001F33CF"/>
    <w:rsid w:val="001F54BC"/>
    <w:rsid w:val="001F58DB"/>
    <w:rsid w:val="00201C7A"/>
    <w:rsid w:val="00204A6A"/>
    <w:rsid w:val="00204ED7"/>
    <w:rsid w:val="00205E78"/>
    <w:rsid w:val="00207694"/>
    <w:rsid w:val="00212E2C"/>
    <w:rsid w:val="00214D62"/>
    <w:rsid w:val="00215695"/>
    <w:rsid w:val="00215DB2"/>
    <w:rsid w:val="0021658D"/>
    <w:rsid w:val="00225668"/>
    <w:rsid w:val="00230859"/>
    <w:rsid w:val="00231E06"/>
    <w:rsid w:val="00231EEA"/>
    <w:rsid w:val="00234AC2"/>
    <w:rsid w:val="00240DDA"/>
    <w:rsid w:val="002460CA"/>
    <w:rsid w:val="00250502"/>
    <w:rsid w:val="0025318D"/>
    <w:rsid w:val="00253C82"/>
    <w:rsid w:val="00260851"/>
    <w:rsid w:val="00260E73"/>
    <w:rsid w:val="002639D4"/>
    <w:rsid w:val="00266B01"/>
    <w:rsid w:val="00266DC4"/>
    <w:rsid w:val="00270AC7"/>
    <w:rsid w:val="00270DD5"/>
    <w:rsid w:val="002724F9"/>
    <w:rsid w:val="00281877"/>
    <w:rsid w:val="002856D8"/>
    <w:rsid w:val="002913E2"/>
    <w:rsid w:val="0029179A"/>
    <w:rsid w:val="002957DC"/>
    <w:rsid w:val="002A0655"/>
    <w:rsid w:val="002A3BAA"/>
    <w:rsid w:val="002A42EC"/>
    <w:rsid w:val="002A63FE"/>
    <w:rsid w:val="002A7434"/>
    <w:rsid w:val="002B0715"/>
    <w:rsid w:val="002B363B"/>
    <w:rsid w:val="002B3998"/>
    <w:rsid w:val="002B40CA"/>
    <w:rsid w:val="002B5F97"/>
    <w:rsid w:val="002B6AE2"/>
    <w:rsid w:val="002C4B2B"/>
    <w:rsid w:val="002C5C70"/>
    <w:rsid w:val="002C68C2"/>
    <w:rsid w:val="002C6F34"/>
    <w:rsid w:val="002D24ED"/>
    <w:rsid w:val="002D2F15"/>
    <w:rsid w:val="002D3D9E"/>
    <w:rsid w:val="002D4B6B"/>
    <w:rsid w:val="002E11FC"/>
    <w:rsid w:val="002E12C0"/>
    <w:rsid w:val="002E6F86"/>
    <w:rsid w:val="002F02DB"/>
    <w:rsid w:val="0030168E"/>
    <w:rsid w:val="003039D8"/>
    <w:rsid w:val="00305A2E"/>
    <w:rsid w:val="003060CD"/>
    <w:rsid w:val="00307832"/>
    <w:rsid w:val="00310FF0"/>
    <w:rsid w:val="00317C1A"/>
    <w:rsid w:val="003205B5"/>
    <w:rsid w:val="00323F0F"/>
    <w:rsid w:val="00324650"/>
    <w:rsid w:val="003272A9"/>
    <w:rsid w:val="00343DCC"/>
    <w:rsid w:val="00346727"/>
    <w:rsid w:val="00346E9F"/>
    <w:rsid w:val="00347D5E"/>
    <w:rsid w:val="00352128"/>
    <w:rsid w:val="00353E22"/>
    <w:rsid w:val="003579FB"/>
    <w:rsid w:val="0036203F"/>
    <w:rsid w:val="00362F8B"/>
    <w:rsid w:val="003638CC"/>
    <w:rsid w:val="003656FF"/>
    <w:rsid w:val="00367DC3"/>
    <w:rsid w:val="00370493"/>
    <w:rsid w:val="003705DA"/>
    <w:rsid w:val="00372AC5"/>
    <w:rsid w:val="00376CD3"/>
    <w:rsid w:val="003770FF"/>
    <w:rsid w:val="00381797"/>
    <w:rsid w:val="003848C4"/>
    <w:rsid w:val="00385370"/>
    <w:rsid w:val="0039261E"/>
    <w:rsid w:val="003948F2"/>
    <w:rsid w:val="00395C87"/>
    <w:rsid w:val="00397FF3"/>
    <w:rsid w:val="003A1AD8"/>
    <w:rsid w:val="003A2AE5"/>
    <w:rsid w:val="003A77BE"/>
    <w:rsid w:val="003B0528"/>
    <w:rsid w:val="003B372E"/>
    <w:rsid w:val="003B5310"/>
    <w:rsid w:val="003C3221"/>
    <w:rsid w:val="003C481E"/>
    <w:rsid w:val="003D66CC"/>
    <w:rsid w:val="003E188F"/>
    <w:rsid w:val="003E2535"/>
    <w:rsid w:val="003E3030"/>
    <w:rsid w:val="003F0515"/>
    <w:rsid w:val="003F2302"/>
    <w:rsid w:val="0041085D"/>
    <w:rsid w:val="00412795"/>
    <w:rsid w:val="00416E9E"/>
    <w:rsid w:val="00417926"/>
    <w:rsid w:val="004241A4"/>
    <w:rsid w:val="0043369C"/>
    <w:rsid w:val="00435B72"/>
    <w:rsid w:val="0043610D"/>
    <w:rsid w:val="004363DF"/>
    <w:rsid w:val="00437C06"/>
    <w:rsid w:val="004468D2"/>
    <w:rsid w:val="00451BDA"/>
    <w:rsid w:val="00452673"/>
    <w:rsid w:val="0046044A"/>
    <w:rsid w:val="00471AAE"/>
    <w:rsid w:val="004804F8"/>
    <w:rsid w:val="00483CDA"/>
    <w:rsid w:val="00484A85"/>
    <w:rsid w:val="0048734D"/>
    <w:rsid w:val="00487D64"/>
    <w:rsid w:val="004908F9"/>
    <w:rsid w:val="00493115"/>
    <w:rsid w:val="0049423C"/>
    <w:rsid w:val="004A37E6"/>
    <w:rsid w:val="004A4BA7"/>
    <w:rsid w:val="004A4DE1"/>
    <w:rsid w:val="004B0DD4"/>
    <w:rsid w:val="004B69C5"/>
    <w:rsid w:val="004C005A"/>
    <w:rsid w:val="004C0E4F"/>
    <w:rsid w:val="004C0F6B"/>
    <w:rsid w:val="004C104F"/>
    <w:rsid w:val="004C2C30"/>
    <w:rsid w:val="004C4543"/>
    <w:rsid w:val="004C4A65"/>
    <w:rsid w:val="004C6832"/>
    <w:rsid w:val="004C6C78"/>
    <w:rsid w:val="004D081B"/>
    <w:rsid w:val="004D32C5"/>
    <w:rsid w:val="004D3A9D"/>
    <w:rsid w:val="004D3C5E"/>
    <w:rsid w:val="004E06ED"/>
    <w:rsid w:val="004E15BC"/>
    <w:rsid w:val="004E314A"/>
    <w:rsid w:val="004E46DA"/>
    <w:rsid w:val="004E54C5"/>
    <w:rsid w:val="004E60A1"/>
    <w:rsid w:val="004E7242"/>
    <w:rsid w:val="004F140B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4997"/>
    <w:rsid w:val="00546D16"/>
    <w:rsid w:val="00547485"/>
    <w:rsid w:val="00554FC4"/>
    <w:rsid w:val="00557EF4"/>
    <w:rsid w:val="00564368"/>
    <w:rsid w:val="005646C9"/>
    <w:rsid w:val="00564775"/>
    <w:rsid w:val="0056735A"/>
    <w:rsid w:val="00570D8A"/>
    <w:rsid w:val="005736A2"/>
    <w:rsid w:val="0058109A"/>
    <w:rsid w:val="005846A3"/>
    <w:rsid w:val="00584E86"/>
    <w:rsid w:val="005868AE"/>
    <w:rsid w:val="00590750"/>
    <w:rsid w:val="005910CB"/>
    <w:rsid w:val="0059363C"/>
    <w:rsid w:val="005937EC"/>
    <w:rsid w:val="005965BD"/>
    <w:rsid w:val="005A01D0"/>
    <w:rsid w:val="005A03FA"/>
    <w:rsid w:val="005A0DAE"/>
    <w:rsid w:val="005A2B48"/>
    <w:rsid w:val="005A2D4F"/>
    <w:rsid w:val="005B3D21"/>
    <w:rsid w:val="005B4337"/>
    <w:rsid w:val="005C3938"/>
    <w:rsid w:val="005D093A"/>
    <w:rsid w:val="005D2CB3"/>
    <w:rsid w:val="005D3302"/>
    <w:rsid w:val="005D5519"/>
    <w:rsid w:val="005D58C4"/>
    <w:rsid w:val="005D702D"/>
    <w:rsid w:val="005E138D"/>
    <w:rsid w:val="005E1DB2"/>
    <w:rsid w:val="005F52BC"/>
    <w:rsid w:val="005F5A5E"/>
    <w:rsid w:val="006039A7"/>
    <w:rsid w:val="006041AC"/>
    <w:rsid w:val="006144F0"/>
    <w:rsid w:val="00621759"/>
    <w:rsid w:val="00623E74"/>
    <w:rsid w:val="00624472"/>
    <w:rsid w:val="0062576D"/>
    <w:rsid w:val="00625AF5"/>
    <w:rsid w:val="00630874"/>
    <w:rsid w:val="00631947"/>
    <w:rsid w:val="006342A9"/>
    <w:rsid w:val="00634B4C"/>
    <w:rsid w:val="006426AE"/>
    <w:rsid w:val="00646550"/>
    <w:rsid w:val="006468E0"/>
    <w:rsid w:val="00651B00"/>
    <w:rsid w:val="00651D9D"/>
    <w:rsid w:val="00654B6F"/>
    <w:rsid w:val="00656B85"/>
    <w:rsid w:val="006664AA"/>
    <w:rsid w:val="0066682B"/>
    <w:rsid w:val="00671277"/>
    <w:rsid w:val="006716CD"/>
    <w:rsid w:val="0067184A"/>
    <w:rsid w:val="00674860"/>
    <w:rsid w:val="00674F7D"/>
    <w:rsid w:val="006801B8"/>
    <w:rsid w:val="00681021"/>
    <w:rsid w:val="0068257F"/>
    <w:rsid w:val="00682E6E"/>
    <w:rsid w:val="00683CB8"/>
    <w:rsid w:val="00683D90"/>
    <w:rsid w:val="00683F78"/>
    <w:rsid w:val="006852F2"/>
    <w:rsid w:val="00690598"/>
    <w:rsid w:val="00690D1E"/>
    <w:rsid w:val="00691975"/>
    <w:rsid w:val="00691CF5"/>
    <w:rsid w:val="00692C37"/>
    <w:rsid w:val="0069312F"/>
    <w:rsid w:val="00693914"/>
    <w:rsid w:val="00693CE1"/>
    <w:rsid w:val="0069741A"/>
    <w:rsid w:val="006A370D"/>
    <w:rsid w:val="006A536E"/>
    <w:rsid w:val="006A7F1B"/>
    <w:rsid w:val="006B0B8E"/>
    <w:rsid w:val="006B0DB0"/>
    <w:rsid w:val="006B15A9"/>
    <w:rsid w:val="006B23F3"/>
    <w:rsid w:val="006B7779"/>
    <w:rsid w:val="006C18A7"/>
    <w:rsid w:val="006C4521"/>
    <w:rsid w:val="006C59BC"/>
    <w:rsid w:val="006C5E1D"/>
    <w:rsid w:val="006D257F"/>
    <w:rsid w:val="006D6F7D"/>
    <w:rsid w:val="006E6581"/>
    <w:rsid w:val="006E7E66"/>
    <w:rsid w:val="006E7F51"/>
    <w:rsid w:val="006F21EE"/>
    <w:rsid w:val="006F4E64"/>
    <w:rsid w:val="006F5435"/>
    <w:rsid w:val="006F7B0A"/>
    <w:rsid w:val="00700B0B"/>
    <w:rsid w:val="00701AB4"/>
    <w:rsid w:val="00713B83"/>
    <w:rsid w:val="00715F74"/>
    <w:rsid w:val="0072141E"/>
    <w:rsid w:val="00725205"/>
    <w:rsid w:val="00725E66"/>
    <w:rsid w:val="00727239"/>
    <w:rsid w:val="007274B8"/>
    <w:rsid w:val="00727CDB"/>
    <w:rsid w:val="00727DF2"/>
    <w:rsid w:val="0073062F"/>
    <w:rsid w:val="00730BE1"/>
    <w:rsid w:val="007319BC"/>
    <w:rsid w:val="0073407F"/>
    <w:rsid w:val="00736EEB"/>
    <w:rsid w:val="007376BC"/>
    <w:rsid w:val="00741B15"/>
    <w:rsid w:val="007439D6"/>
    <w:rsid w:val="00746763"/>
    <w:rsid w:val="00746D47"/>
    <w:rsid w:val="0074779B"/>
    <w:rsid w:val="007536C3"/>
    <w:rsid w:val="00757435"/>
    <w:rsid w:val="00760B49"/>
    <w:rsid w:val="00765ECD"/>
    <w:rsid w:val="00766D68"/>
    <w:rsid w:val="00770D1F"/>
    <w:rsid w:val="00770F33"/>
    <w:rsid w:val="0077341D"/>
    <w:rsid w:val="00775A1B"/>
    <w:rsid w:val="00775C0C"/>
    <w:rsid w:val="00777598"/>
    <w:rsid w:val="0078147C"/>
    <w:rsid w:val="00781D3C"/>
    <w:rsid w:val="00782FB7"/>
    <w:rsid w:val="007838DC"/>
    <w:rsid w:val="00787350"/>
    <w:rsid w:val="007902E6"/>
    <w:rsid w:val="00790509"/>
    <w:rsid w:val="00790911"/>
    <w:rsid w:val="0079610E"/>
    <w:rsid w:val="00796991"/>
    <w:rsid w:val="0079772C"/>
    <w:rsid w:val="007A4070"/>
    <w:rsid w:val="007A7A84"/>
    <w:rsid w:val="007B186C"/>
    <w:rsid w:val="007B5515"/>
    <w:rsid w:val="007C22B7"/>
    <w:rsid w:val="007C3AF3"/>
    <w:rsid w:val="007C4C54"/>
    <w:rsid w:val="007D39FD"/>
    <w:rsid w:val="007E02AD"/>
    <w:rsid w:val="007E0F3A"/>
    <w:rsid w:val="007E2E1E"/>
    <w:rsid w:val="007E3F69"/>
    <w:rsid w:val="007E6738"/>
    <w:rsid w:val="007F75CA"/>
    <w:rsid w:val="00801632"/>
    <w:rsid w:val="0080197E"/>
    <w:rsid w:val="0080201E"/>
    <w:rsid w:val="008039EE"/>
    <w:rsid w:val="00804F23"/>
    <w:rsid w:val="008050EC"/>
    <w:rsid w:val="0080555F"/>
    <w:rsid w:val="00805B42"/>
    <w:rsid w:val="00806D46"/>
    <w:rsid w:val="00810024"/>
    <w:rsid w:val="008103D1"/>
    <w:rsid w:val="0081105D"/>
    <w:rsid w:val="00813C8E"/>
    <w:rsid w:val="008160DD"/>
    <w:rsid w:val="00820C13"/>
    <w:rsid w:val="0082121E"/>
    <w:rsid w:val="008215CC"/>
    <w:rsid w:val="00833924"/>
    <w:rsid w:val="00833E58"/>
    <w:rsid w:val="00833E7C"/>
    <w:rsid w:val="00833F85"/>
    <w:rsid w:val="00840A48"/>
    <w:rsid w:val="0084243C"/>
    <w:rsid w:val="00846652"/>
    <w:rsid w:val="008466EE"/>
    <w:rsid w:val="008474F2"/>
    <w:rsid w:val="00853238"/>
    <w:rsid w:val="00861032"/>
    <w:rsid w:val="00863A26"/>
    <w:rsid w:val="00870972"/>
    <w:rsid w:val="00870F59"/>
    <w:rsid w:val="008718DE"/>
    <w:rsid w:val="00876EFD"/>
    <w:rsid w:val="00877893"/>
    <w:rsid w:val="00877B35"/>
    <w:rsid w:val="00877E50"/>
    <w:rsid w:val="00881A74"/>
    <w:rsid w:val="00887317"/>
    <w:rsid w:val="008909A4"/>
    <w:rsid w:val="00890D37"/>
    <w:rsid w:val="00890F38"/>
    <w:rsid w:val="008A0BA0"/>
    <w:rsid w:val="008A0EB2"/>
    <w:rsid w:val="008A2733"/>
    <w:rsid w:val="008A6E16"/>
    <w:rsid w:val="008A76EB"/>
    <w:rsid w:val="008B1F96"/>
    <w:rsid w:val="008B4774"/>
    <w:rsid w:val="008C33AB"/>
    <w:rsid w:val="008C68E6"/>
    <w:rsid w:val="008C72B7"/>
    <w:rsid w:val="008E2084"/>
    <w:rsid w:val="008E4898"/>
    <w:rsid w:val="008E731C"/>
    <w:rsid w:val="008F1E6B"/>
    <w:rsid w:val="008F32B5"/>
    <w:rsid w:val="008F51AC"/>
    <w:rsid w:val="008F712E"/>
    <w:rsid w:val="008F7625"/>
    <w:rsid w:val="00902ECD"/>
    <w:rsid w:val="009137A9"/>
    <w:rsid w:val="00915320"/>
    <w:rsid w:val="00917274"/>
    <w:rsid w:val="00922964"/>
    <w:rsid w:val="0092548F"/>
    <w:rsid w:val="009321EF"/>
    <w:rsid w:val="009329F7"/>
    <w:rsid w:val="009362A2"/>
    <w:rsid w:val="00942CEB"/>
    <w:rsid w:val="00944E45"/>
    <w:rsid w:val="0095241F"/>
    <w:rsid w:val="0095731D"/>
    <w:rsid w:val="009579A2"/>
    <w:rsid w:val="0096191B"/>
    <w:rsid w:val="0096194D"/>
    <w:rsid w:val="009737CB"/>
    <w:rsid w:val="00973BE4"/>
    <w:rsid w:val="00973BF0"/>
    <w:rsid w:val="009747F8"/>
    <w:rsid w:val="00975FDB"/>
    <w:rsid w:val="009768E6"/>
    <w:rsid w:val="00982637"/>
    <w:rsid w:val="0098285B"/>
    <w:rsid w:val="00992502"/>
    <w:rsid w:val="009958CE"/>
    <w:rsid w:val="00997A28"/>
    <w:rsid w:val="009A2ABD"/>
    <w:rsid w:val="009A427F"/>
    <w:rsid w:val="009A6FC5"/>
    <w:rsid w:val="009B1591"/>
    <w:rsid w:val="009B207E"/>
    <w:rsid w:val="009B32F8"/>
    <w:rsid w:val="009B5653"/>
    <w:rsid w:val="009C0A2D"/>
    <w:rsid w:val="009C6F58"/>
    <w:rsid w:val="009D0F6E"/>
    <w:rsid w:val="009D16FE"/>
    <w:rsid w:val="009D4534"/>
    <w:rsid w:val="009D50D4"/>
    <w:rsid w:val="009D512F"/>
    <w:rsid w:val="009D5CB2"/>
    <w:rsid w:val="009D7925"/>
    <w:rsid w:val="009D7D92"/>
    <w:rsid w:val="009E033E"/>
    <w:rsid w:val="009E1F05"/>
    <w:rsid w:val="009E2101"/>
    <w:rsid w:val="009E5410"/>
    <w:rsid w:val="009E6B3F"/>
    <w:rsid w:val="009F1FCD"/>
    <w:rsid w:val="009F32BD"/>
    <w:rsid w:val="009F6938"/>
    <w:rsid w:val="009F6AF2"/>
    <w:rsid w:val="00A0463C"/>
    <w:rsid w:val="00A0655B"/>
    <w:rsid w:val="00A11AF0"/>
    <w:rsid w:val="00A11F34"/>
    <w:rsid w:val="00A15048"/>
    <w:rsid w:val="00A153EA"/>
    <w:rsid w:val="00A15F3D"/>
    <w:rsid w:val="00A21A8C"/>
    <w:rsid w:val="00A23A1F"/>
    <w:rsid w:val="00A27BBB"/>
    <w:rsid w:val="00A337F1"/>
    <w:rsid w:val="00A349F1"/>
    <w:rsid w:val="00A425CF"/>
    <w:rsid w:val="00A46B01"/>
    <w:rsid w:val="00A71D28"/>
    <w:rsid w:val="00A741E7"/>
    <w:rsid w:val="00A753E8"/>
    <w:rsid w:val="00A844CE"/>
    <w:rsid w:val="00A92CB9"/>
    <w:rsid w:val="00A9432C"/>
    <w:rsid w:val="00A97741"/>
    <w:rsid w:val="00AA2711"/>
    <w:rsid w:val="00AA5316"/>
    <w:rsid w:val="00AA6FC7"/>
    <w:rsid w:val="00AB057E"/>
    <w:rsid w:val="00AB0E31"/>
    <w:rsid w:val="00AB1B63"/>
    <w:rsid w:val="00AB4F89"/>
    <w:rsid w:val="00AC24F9"/>
    <w:rsid w:val="00AC427C"/>
    <w:rsid w:val="00AC6256"/>
    <w:rsid w:val="00AC712C"/>
    <w:rsid w:val="00AD133E"/>
    <w:rsid w:val="00AD1B9D"/>
    <w:rsid w:val="00AD1EF4"/>
    <w:rsid w:val="00AD3733"/>
    <w:rsid w:val="00AD6B47"/>
    <w:rsid w:val="00AE034E"/>
    <w:rsid w:val="00AE447C"/>
    <w:rsid w:val="00AF3F0E"/>
    <w:rsid w:val="00AF4B90"/>
    <w:rsid w:val="00AF66CB"/>
    <w:rsid w:val="00B0174F"/>
    <w:rsid w:val="00B019B6"/>
    <w:rsid w:val="00B06B4B"/>
    <w:rsid w:val="00B10E9F"/>
    <w:rsid w:val="00B111F7"/>
    <w:rsid w:val="00B17815"/>
    <w:rsid w:val="00B210CD"/>
    <w:rsid w:val="00B217B8"/>
    <w:rsid w:val="00B23EB4"/>
    <w:rsid w:val="00B27585"/>
    <w:rsid w:val="00B30EF9"/>
    <w:rsid w:val="00B34959"/>
    <w:rsid w:val="00B36C0E"/>
    <w:rsid w:val="00B36FD3"/>
    <w:rsid w:val="00B37A09"/>
    <w:rsid w:val="00B37DAF"/>
    <w:rsid w:val="00B424DC"/>
    <w:rsid w:val="00B42A58"/>
    <w:rsid w:val="00B51006"/>
    <w:rsid w:val="00B5265F"/>
    <w:rsid w:val="00B57A3F"/>
    <w:rsid w:val="00B57AEB"/>
    <w:rsid w:val="00B57E0F"/>
    <w:rsid w:val="00B6008A"/>
    <w:rsid w:val="00B6557F"/>
    <w:rsid w:val="00B67462"/>
    <w:rsid w:val="00B67860"/>
    <w:rsid w:val="00B67EB4"/>
    <w:rsid w:val="00B71CFA"/>
    <w:rsid w:val="00B72EEE"/>
    <w:rsid w:val="00B75CEF"/>
    <w:rsid w:val="00B77532"/>
    <w:rsid w:val="00B808DB"/>
    <w:rsid w:val="00B8293E"/>
    <w:rsid w:val="00B86525"/>
    <w:rsid w:val="00B87CAA"/>
    <w:rsid w:val="00B93972"/>
    <w:rsid w:val="00BA1565"/>
    <w:rsid w:val="00BA6D16"/>
    <w:rsid w:val="00BB1A6F"/>
    <w:rsid w:val="00BB3F3E"/>
    <w:rsid w:val="00BC123C"/>
    <w:rsid w:val="00BC44DF"/>
    <w:rsid w:val="00BC58F1"/>
    <w:rsid w:val="00BC5EEE"/>
    <w:rsid w:val="00BC64E4"/>
    <w:rsid w:val="00BC685F"/>
    <w:rsid w:val="00BC7608"/>
    <w:rsid w:val="00BD1F36"/>
    <w:rsid w:val="00BD34B9"/>
    <w:rsid w:val="00BD3C47"/>
    <w:rsid w:val="00BD6A4C"/>
    <w:rsid w:val="00BD6F85"/>
    <w:rsid w:val="00BE1B39"/>
    <w:rsid w:val="00BE1B98"/>
    <w:rsid w:val="00BF0471"/>
    <w:rsid w:val="00BF1A51"/>
    <w:rsid w:val="00BF76F2"/>
    <w:rsid w:val="00BF791A"/>
    <w:rsid w:val="00C02F15"/>
    <w:rsid w:val="00C040CD"/>
    <w:rsid w:val="00C06926"/>
    <w:rsid w:val="00C06BEA"/>
    <w:rsid w:val="00C076A8"/>
    <w:rsid w:val="00C10DC3"/>
    <w:rsid w:val="00C15545"/>
    <w:rsid w:val="00C17FEB"/>
    <w:rsid w:val="00C2027B"/>
    <w:rsid w:val="00C27C0F"/>
    <w:rsid w:val="00C3506A"/>
    <w:rsid w:val="00C36E68"/>
    <w:rsid w:val="00C379C9"/>
    <w:rsid w:val="00C37B9D"/>
    <w:rsid w:val="00C42806"/>
    <w:rsid w:val="00C43CEF"/>
    <w:rsid w:val="00C44D39"/>
    <w:rsid w:val="00C45509"/>
    <w:rsid w:val="00C46328"/>
    <w:rsid w:val="00C50E49"/>
    <w:rsid w:val="00C56591"/>
    <w:rsid w:val="00C618F0"/>
    <w:rsid w:val="00C6218A"/>
    <w:rsid w:val="00C7080A"/>
    <w:rsid w:val="00C7096C"/>
    <w:rsid w:val="00C73A1C"/>
    <w:rsid w:val="00C76263"/>
    <w:rsid w:val="00C81A87"/>
    <w:rsid w:val="00C81F67"/>
    <w:rsid w:val="00C87311"/>
    <w:rsid w:val="00C919B6"/>
    <w:rsid w:val="00C94949"/>
    <w:rsid w:val="00CA30AD"/>
    <w:rsid w:val="00CA759E"/>
    <w:rsid w:val="00CA7AD2"/>
    <w:rsid w:val="00CB2BAB"/>
    <w:rsid w:val="00CB45A8"/>
    <w:rsid w:val="00CC57DB"/>
    <w:rsid w:val="00CD06BD"/>
    <w:rsid w:val="00CD3876"/>
    <w:rsid w:val="00CD447B"/>
    <w:rsid w:val="00CE3BB1"/>
    <w:rsid w:val="00CE6EE4"/>
    <w:rsid w:val="00CE750E"/>
    <w:rsid w:val="00CF31DE"/>
    <w:rsid w:val="00CF7AF7"/>
    <w:rsid w:val="00D02CAD"/>
    <w:rsid w:val="00D02CDE"/>
    <w:rsid w:val="00D034D8"/>
    <w:rsid w:val="00D14EB1"/>
    <w:rsid w:val="00D16CA1"/>
    <w:rsid w:val="00D2072E"/>
    <w:rsid w:val="00D233C7"/>
    <w:rsid w:val="00D25051"/>
    <w:rsid w:val="00D2763E"/>
    <w:rsid w:val="00D35697"/>
    <w:rsid w:val="00D44FA1"/>
    <w:rsid w:val="00D4538D"/>
    <w:rsid w:val="00D4614C"/>
    <w:rsid w:val="00D507D5"/>
    <w:rsid w:val="00D5430F"/>
    <w:rsid w:val="00D55F87"/>
    <w:rsid w:val="00D564F1"/>
    <w:rsid w:val="00D627F3"/>
    <w:rsid w:val="00D62A8F"/>
    <w:rsid w:val="00D64A2A"/>
    <w:rsid w:val="00D704F0"/>
    <w:rsid w:val="00D81389"/>
    <w:rsid w:val="00D829EF"/>
    <w:rsid w:val="00D829FF"/>
    <w:rsid w:val="00D8365B"/>
    <w:rsid w:val="00D83F52"/>
    <w:rsid w:val="00D90CF2"/>
    <w:rsid w:val="00D9348D"/>
    <w:rsid w:val="00D97B6A"/>
    <w:rsid w:val="00DA1ADA"/>
    <w:rsid w:val="00DA39F9"/>
    <w:rsid w:val="00DA61CE"/>
    <w:rsid w:val="00DA78DE"/>
    <w:rsid w:val="00DB23E5"/>
    <w:rsid w:val="00DB3271"/>
    <w:rsid w:val="00DB48F6"/>
    <w:rsid w:val="00DB5FA0"/>
    <w:rsid w:val="00DB7F8F"/>
    <w:rsid w:val="00DC00E9"/>
    <w:rsid w:val="00DC12E3"/>
    <w:rsid w:val="00DC4F0F"/>
    <w:rsid w:val="00DD024E"/>
    <w:rsid w:val="00DD5793"/>
    <w:rsid w:val="00DD5C1F"/>
    <w:rsid w:val="00DD7D6D"/>
    <w:rsid w:val="00DE1CC6"/>
    <w:rsid w:val="00DE50DD"/>
    <w:rsid w:val="00DF41C8"/>
    <w:rsid w:val="00E0249F"/>
    <w:rsid w:val="00E061C6"/>
    <w:rsid w:val="00E065B3"/>
    <w:rsid w:val="00E06755"/>
    <w:rsid w:val="00E07978"/>
    <w:rsid w:val="00E11E71"/>
    <w:rsid w:val="00E11EB2"/>
    <w:rsid w:val="00E11F92"/>
    <w:rsid w:val="00E14CA4"/>
    <w:rsid w:val="00E14F37"/>
    <w:rsid w:val="00E170E8"/>
    <w:rsid w:val="00E21B52"/>
    <w:rsid w:val="00E231D8"/>
    <w:rsid w:val="00E25659"/>
    <w:rsid w:val="00E2614C"/>
    <w:rsid w:val="00E271E1"/>
    <w:rsid w:val="00E3022D"/>
    <w:rsid w:val="00E35759"/>
    <w:rsid w:val="00E36331"/>
    <w:rsid w:val="00E43967"/>
    <w:rsid w:val="00E50FAA"/>
    <w:rsid w:val="00E51448"/>
    <w:rsid w:val="00E578AB"/>
    <w:rsid w:val="00E62D36"/>
    <w:rsid w:val="00E65F17"/>
    <w:rsid w:val="00E66CFD"/>
    <w:rsid w:val="00E670AB"/>
    <w:rsid w:val="00E721EC"/>
    <w:rsid w:val="00E7311B"/>
    <w:rsid w:val="00E7547E"/>
    <w:rsid w:val="00E75633"/>
    <w:rsid w:val="00E8044D"/>
    <w:rsid w:val="00E83E54"/>
    <w:rsid w:val="00E83EE3"/>
    <w:rsid w:val="00E86C30"/>
    <w:rsid w:val="00E90791"/>
    <w:rsid w:val="00E90C30"/>
    <w:rsid w:val="00E90F8D"/>
    <w:rsid w:val="00E920F5"/>
    <w:rsid w:val="00E92D48"/>
    <w:rsid w:val="00E95AD8"/>
    <w:rsid w:val="00EA5BBF"/>
    <w:rsid w:val="00EA6AD9"/>
    <w:rsid w:val="00EB04D6"/>
    <w:rsid w:val="00EB0A0C"/>
    <w:rsid w:val="00EB3CC5"/>
    <w:rsid w:val="00EB7CE6"/>
    <w:rsid w:val="00ED0429"/>
    <w:rsid w:val="00ED2065"/>
    <w:rsid w:val="00ED213F"/>
    <w:rsid w:val="00ED4D34"/>
    <w:rsid w:val="00ED5548"/>
    <w:rsid w:val="00EE3D6F"/>
    <w:rsid w:val="00EE418E"/>
    <w:rsid w:val="00F039CD"/>
    <w:rsid w:val="00F055F1"/>
    <w:rsid w:val="00F12991"/>
    <w:rsid w:val="00F16F74"/>
    <w:rsid w:val="00F21113"/>
    <w:rsid w:val="00F22391"/>
    <w:rsid w:val="00F22FC9"/>
    <w:rsid w:val="00F245BA"/>
    <w:rsid w:val="00F25096"/>
    <w:rsid w:val="00F27895"/>
    <w:rsid w:val="00F30C24"/>
    <w:rsid w:val="00F33B3D"/>
    <w:rsid w:val="00F374FC"/>
    <w:rsid w:val="00F4079D"/>
    <w:rsid w:val="00F40ED9"/>
    <w:rsid w:val="00F420E5"/>
    <w:rsid w:val="00F42C63"/>
    <w:rsid w:val="00F46B12"/>
    <w:rsid w:val="00F5150F"/>
    <w:rsid w:val="00F554B4"/>
    <w:rsid w:val="00F61BB2"/>
    <w:rsid w:val="00F65C85"/>
    <w:rsid w:val="00F67581"/>
    <w:rsid w:val="00F73DA3"/>
    <w:rsid w:val="00F75716"/>
    <w:rsid w:val="00F80C34"/>
    <w:rsid w:val="00F84EC1"/>
    <w:rsid w:val="00F85F59"/>
    <w:rsid w:val="00F87F2E"/>
    <w:rsid w:val="00F97CB4"/>
    <w:rsid w:val="00FA16B7"/>
    <w:rsid w:val="00FA282F"/>
    <w:rsid w:val="00FA3CFC"/>
    <w:rsid w:val="00FB00FA"/>
    <w:rsid w:val="00FB7F85"/>
    <w:rsid w:val="00FC1C13"/>
    <w:rsid w:val="00FC229B"/>
    <w:rsid w:val="00FC64BC"/>
    <w:rsid w:val="00FD0AD6"/>
    <w:rsid w:val="00FE1DAA"/>
    <w:rsid w:val="00FE28F8"/>
    <w:rsid w:val="00FE2964"/>
    <w:rsid w:val="00FE3B6B"/>
    <w:rsid w:val="00FE6BA1"/>
    <w:rsid w:val="00FF145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FFC23-8BD3-4A80-A379-8D8B58E44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1</Pages>
  <Words>99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13</cp:revision>
  <cp:lastPrinted>2020-03-16T12:28:00Z</cp:lastPrinted>
  <dcterms:created xsi:type="dcterms:W3CDTF">2021-05-10T19:18:00Z</dcterms:created>
  <dcterms:modified xsi:type="dcterms:W3CDTF">2021-05-10T19:22:00Z</dcterms:modified>
</cp:coreProperties>
</file>